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564" w:rsidRDefault="00B47564" w:rsidP="00620D6F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B47564" w:rsidRDefault="00B47564" w:rsidP="00620D6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расходах, об имуществе и обязательствах имущественного характера за отчетный период </w:t>
      </w:r>
    </w:p>
    <w:p w:rsidR="00B47564" w:rsidRDefault="00B47564" w:rsidP="00620D6F">
      <w:pPr>
        <w:jc w:val="center"/>
        <w:rPr>
          <w:sz w:val="28"/>
          <w:szCs w:val="28"/>
        </w:rPr>
      </w:pPr>
      <w:r>
        <w:rPr>
          <w:sz w:val="28"/>
          <w:szCs w:val="28"/>
        </w:rPr>
        <w:t>с 1 января 2017 г. по 31 декабря 2017 г.</w:t>
      </w:r>
    </w:p>
    <w:p w:rsidR="00B47564" w:rsidRDefault="00B47564" w:rsidP="00620D6F">
      <w:pPr>
        <w:jc w:val="center"/>
        <w:rPr>
          <w:sz w:val="28"/>
          <w:szCs w:val="28"/>
        </w:rPr>
      </w:pPr>
    </w:p>
    <w:tbl>
      <w:tblPr>
        <w:tblW w:w="1576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1602"/>
        <w:gridCol w:w="1079"/>
        <w:gridCol w:w="1080"/>
        <w:gridCol w:w="1080"/>
        <w:gridCol w:w="971"/>
        <w:gridCol w:w="1189"/>
        <w:gridCol w:w="1080"/>
        <w:gridCol w:w="1080"/>
        <w:gridCol w:w="1740"/>
        <w:gridCol w:w="1740"/>
        <w:gridCol w:w="1740"/>
      </w:tblGrid>
      <w:tr w:rsidR="00B47564">
        <w:tc>
          <w:tcPr>
            <w:tcW w:w="1384" w:type="dxa"/>
            <w:vMerge w:val="restart"/>
            <w:vAlign w:val="center"/>
          </w:tcPr>
          <w:p w:rsidR="00B47564" w:rsidRDefault="00B47564" w:rsidP="002F69B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602" w:type="dxa"/>
            <w:vMerge w:val="restart"/>
            <w:vAlign w:val="center"/>
          </w:tcPr>
          <w:p w:rsidR="00B47564" w:rsidRDefault="00B47564" w:rsidP="002F69B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Должность</w:t>
            </w:r>
          </w:p>
        </w:tc>
        <w:tc>
          <w:tcPr>
            <w:tcW w:w="4210" w:type="dxa"/>
            <w:gridSpan w:val="4"/>
            <w:vAlign w:val="center"/>
          </w:tcPr>
          <w:p w:rsidR="00B47564" w:rsidRDefault="00B47564" w:rsidP="002F69B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находящиеся </w:t>
            </w:r>
          </w:p>
          <w:p w:rsidR="00B47564" w:rsidRDefault="00B47564" w:rsidP="002F69B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собственности</w:t>
            </w:r>
          </w:p>
        </w:tc>
        <w:tc>
          <w:tcPr>
            <w:tcW w:w="3349" w:type="dxa"/>
            <w:gridSpan w:val="3"/>
            <w:vAlign w:val="center"/>
          </w:tcPr>
          <w:p w:rsidR="00B47564" w:rsidRDefault="00B47564" w:rsidP="002F69B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</w:t>
            </w:r>
          </w:p>
          <w:p w:rsidR="00B47564" w:rsidRDefault="00B47564" w:rsidP="002F69B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находящиеся в пользовании</w:t>
            </w:r>
          </w:p>
        </w:tc>
        <w:tc>
          <w:tcPr>
            <w:tcW w:w="1740" w:type="dxa"/>
            <w:vMerge w:val="restart"/>
          </w:tcPr>
          <w:p w:rsidR="00B47564" w:rsidRDefault="00B47564" w:rsidP="002F69B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Транспортные средства (вид, марка)</w:t>
            </w:r>
          </w:p>
        </w:tc>
        <w:tc>
          <w:tcPr>
            <w:tcW w:w="1740" w:type="dxa"/>
            <w:vMerge w:val="restart"/>
          </w:tcPr>
          <w:p w:rsidR="00B47564" w:rsidRDefault="00B47564" w:rsidP="002F69B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Декларированный годовой доход за отчетный период (руб.)</w:t>
            </w:r>
          </w:p>
        </w:tc>
        <w:tc>
          <w:tcPr>
            <w:tcW w:w="1740" w:type="dxa"/>
            <w:vMerge w:val="restart"/>
          </w:tcPr>
          <w:p w:rsidR="00B47564" w:rsidRDefault="00B47564" w:rsidP="002F69B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B47564">
        <w:tc>
          <w:tcPr>
            <w:tcW w:w="1384" w:type="dxa"/>
            <w:vMerge/>
            <w:vAlign w:val="center"/>
          </w:tcPr>
          <w:p w:rsidR="00B47564" w:rsidRDefault="00B47564">
            <w:pPr>
              <w:rPr>
                <w:lang w:eastAsia="en-US"/>
              </w:rPr>
            </w:pPr>
          </w:p>
        </w:tc>
        <w:tc>
          <w:tcPr>
            <w:tcW w:w="1602" w:type="dxa"/>
            <w:vMerge/>
            <w:vAlign w:val="center"/>
          </w:tcPr>
          <w:p w:rsidR="00B47564" w:rsidRDefault="00B47564">
            <w:pPr>
              <w:rPr>
                <w:lang w:eastAsia="en-US"/>
              </w:rPr>
            </w:pPr>
          </w:p>
        </w:tc>
        <w:tc>
          <w:tcPr>
            <w:tcW w:w="1079" w:type="dxa"/>
            <w:vAlign w:val="center"/>
          </w:tcPr>
          <w:p w:rsidR="00B47564" w:rsidRPr="002F69B7" w:rsidRDefault="00B47564" w:rsidP="002F69B7">
            <w:pPr>
              <w:jc w:val="center"/>
              <w:rPr>
                <w:sz w:val="20"/>
                <w:szCs w:val="20"/>
                <w:lang w:eastAsia="en-US"/>
              </w:rPr>
            </w:pPr>
            <w:r w:rsidRPr="002F69B7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B47564" w:rsidRPr="002F69B7" w:rsidRDefault="00B47564" w:rsidP="002F69B7">
            <w:pPr>
              <w:jc w:val="center"/>
              <w:rPr>
                <w:sz w:val="20"/>
                <w:szCs w:val="20"/>
                <w:lang w:eastAsia="en-US"/>
              </w:rPr>
            </w:pPr>
            <w:r w:rsidRPr="002F69B7">
              <w:rPr>
                <w:sz w:val="20"/>
                <w:szCs w:val="20"/>
                <w:lang w:eastAsia="en-US"/>
              </w:rPr>
              <w:t>Вид собственности</w:t>
            </w:r>
          </w:p>
        </w:tc>
        <w:tc>
          <w:tcPr>
            <w:tcW w:w="1080" w:type="dxa"/>
            <w:vAlign w:val="center"/>
          </w:tcPr>
          <w:p w:rsidR="00B47564" w:rsidRPr="002F69B7" w:rsidRDefault="00B47564" w:rsidP="002F69B7">
            <w:pPr>
              <w:jc w:val="center"/>
              <w:rPr>
                <w:sz w:val="20"/>
                <w:szCs w:val="20"/>
                <w:lang w:eastAsia="en-US"/>
              </w:rPr>
            </w:pPr>
            <w:r w:rsidRPr="002F69B7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971" w:type="dxa"/>
            <w:vAlign w:val="center"/>
          </w:tcPr>
          <w:p w:rsidR="00B47564" w:rsidRPr="002F69B7" w:rsidRDefault="00B47564" w:rsidP="002F69B7">
            <w:pPr>
              <w:jc w:val="center"/>
              <w:rPr>
                <w:sz w:val="20"/>
                <w:szCs w:val="20"/>
                <w:lang w:eastAsia="en-US"/>
              </w:rPr>
            </w:pPr>
            <w:r w:rsidRPr="002F69B7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189" w:type="dxa"/>
            <w:vAlign w:val="center"/>
          </w:tcPr>
          <w:p w:rsidR="00B47564" w:rsidRPr="002F69B7" w:rsidRDefault="00B47564" w:rsidP="002F69B7">
            <w:pPr>
              <w:jc w:val="center"/>
              <w:rPr>
                <w:sz w:val="20"/>
                <w:szCs w:val="20"/>
                <w:lang w:eastAsia="en-US"/>
              </w:rPr>
            </w:pPr>
            <w:r w:rsidRPr="002F69B7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B47564" w:rsidRPr="002F69B7" w:rsidRDefault="00B47564" w:rsidP="002F69B7">
            <w:pPr>
              <w:jc w:val="center"/>
              <w:rPr>
                <w:sz w:val="20"/>
                <w:szCs w:val="20"/>
                <w:lang w:eastAsia="en-US"/>
              </w:rPr>
            </w:pPr>
            <w:r w:rsidRPr="002F69B7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1080" w:type="dxa"/>
            <w:vAlign w:val="center"/>
          </w:tcPr>
          <w:p w:rsidR="00B47564" w:rsidRPr="002F69B7" w:rsidRDefault="00B47564" w:rsidP="002F69B7">
            <w:pPr>
              <w:jc w:val="center"/>
              <w:rPr>
                <w:sz w:val="20"/>
                <w:szCs w:val="20"/>
                <w:lang w:eastAsia="en-US"/>
              </w:rPr>
            </w:pPr>
            <w:r w:rsidRPr="002F69B7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740" w:type="dxa"/>
            <w:vMerge/>
            <w:vAlign w:val="center"/>
          </w:tcPr>
          <w:p w:rsidR="00B47564" w:rsidRDefault="00B47564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B47564" w:rsidRDefault="00B47564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B47564" w:rsidRDefault="00B47564">
            <w:pPr>
              <w:rPr>
                <w:lang w:eastAsia="en-US"/>
              </w:rPr>
            </w:pPr>
          </w:p>
        </w:tc>
      </w:tr>
      <w:tr w:rsidR="00B47564">
        <w:trPr>
          <w:trHeight w:val="2036"/>
        </w:trPr>
        <w:tc>
          <w:tcPr>
            <w:tcW w:w="1384" w:type="dxa"/>
          </w:tcPr>
          <w:p w:rsidR="00B47564" w:rsidRPr="002F69B7" w:rsidRDefault="00B47564" w:rsidP="00620D6F">
            <w:pPr>
              <w:rPr>
                <w:color w:val="333333"/>
                <w:lang w:eastAsia="en-US"/>
              </w:rPr>
            </w:pPr>
            <w:r w:rsidRPr="002F69B7">
              <w:rPr>
                <w:color w:val="333333"/>
                <w:lang w:eastAsia="en-US"/>
              </w:rPr>
              <w:t>Ухалова Г.М.</w:t>
            </w:r>
          </w:p>
        </w:tc>
        <w:tc>
          <w:tcPr>
            <w:tcW w:w="1602" w:type="dxa"/>
          </w:tcPr>
          <w:p w:rsidR="00B47564" w:rsidRPr="002F69B7" w:rsidRDefault="00B47564" w:rsidP="002F69B7">
            <w:pPr>
              <w:jc w:val="center"/>
              <w:rPr>
                <w:color w:val="333333"/>
                <w:lang w:eastAsia="en-US"/>
              </w:rPr>
            </w:pPr>
            <w:r w:rsidRPr="002F69B7">
              <w:rPr>
                <w:color w:val="333333"/>
                <w:lang w:eastAsia="en-US"/>
              </w:rPr>
              <w:t xml:space="preserve">Директор МКОУ </w:t>
            </w:r>
            <w:r>
              <w:rPr>
                <w:color w:val="333333"/>
                <w:lang w:eastAsia="en-US"/>
              </w:rPr>
              <w:t>«Шибаевская</w:t>
            </w:r>
            <w:r w:rsidRPr="002F69B7">
              <w:rPr>
                <w:color w:val="333333"/>
                <w:lang w:eastAsia="en-US"/>
              </w:rPr>
              <w:t xml:space="preserve"> ООШ</w:t>
            </w:r>
            <w:r>
              <w:rPr>
                <w:color w:val="333333"/>
                <w:lang w:eastAsia="en-US"/>
              </w:rPr>
              <w:t>»</w:t>
            </w:r>
          </w:p>
        </w:tc>
        <w:tc>
          <w:tcPr>
            <w:tcW w:w="1079" w:type="dxa"/>
          </w:tcPr>
          <w:p w:rsidR="00B47564" w:rsidRDefault="00B47564">
            <w:pPr>
              <w:rPr>
                <w:lang w:eastAsia="en-US"/>
              </w:rPr>
            </w:pPr>
            <w:r>
              <w:rPr>
                <w:lang w:eastAsia="en-US"/>
              </w:rPr>
              <w:t>1)Квар-тира</w:t>
            </w:r>
          </w:p>
          <w:p w:rsidR="00B47564" w:rsidRDefault="00B47564">
            <w:pPr>
              <w:rPr>
                <w:lang w:eastAsia="en-US"/>
              </w:rPr>
            </w:pPr>
          </w:p>
          <w:p w:rsidR="00B47564" w:rsidRDefault="00B47564">
            <w:pPr>
              <w:rPr>
                <w:lang w:eastAsia="en-US"/>
              </w:rPr>
            </w:pPr>
            <w:r>
              <w:rPr>
                <w:lang w:eastAsia="en-US"/>
              </w:rPr>
              <w:t>2) Земель</w:t>
            </w:r>
          </w:p>
          <w:p w:rsidR="00B47564" w:rsidRDefault="00B47564">
            <w:pPr>
              <w:rPr>
                <w:lang w:eastAsia="en-US"/>
              </w:rPr>
            </w:pPr>
            <w:r>
              <w:rPr>
                <w:lang w:eastAsia="en-US"/>
              </w:rPr>
              <w:t>ный участок</w:t>
            </w:r>
          </w:p>
        </w:tc>
        <w:tc>
          <w:tcPr>
            <w:tcW w:w="1080" w:type="dxa"/>
          </w:tcPr>
          <w:p w:rsidR="00B47564" w:rsidRPr="002F69B7" w:rsidRDefault="00B47564" w:rsidP="002F69B7">
            <w:pPr>
              <w:jc w:val="center"/>
              <w:rPr>
                <w:color w:val="333333"/>
                <w:lang w:eastAsia="en-US"/>
              </w:rPr>
            </w:pPr>
            <w:r w:rsidRPr="002F69B7">
              <w:rPr>
                <w:color w:val="333333"/>
                <w:lang w:eastAsia="en-US"/>
              </w:rPr>
              <w:t>Инди-видуальная</w:t>
            </w:r>
          </w:p>
          <w:p w:rsidR="00B47564" w:rsidRDefault="00B47564" w:rsidP="0037441F">
            <w:pPr>
              <w:rPr>
                <w:color w:val="333333"/>
                <w:lang w:eastAsia="en-US"/>
              </w:rPr>
            </w:pPr>
          </w:p>
          <w:p w:rsidR="00B47564" w:rsidRPr="002F69B7" w:rsidRDefault="00B47564" w:rsidP="0037441F">
            <w:pPr>
              <w:rPr>
                <w:color w:val="333333"/>
                <w:lang w:eastAsia="en-US"/>
              </w:rPr>
            </w:pPr>
            <w:r w:rsidRPr="002F69B7">
              <w:rPr>
                <w:color w:val="333333"/>
                <w:lang w:eastAsia="en-US"/>
              </w:rPr>
              <w:t>Инди-видуль-ная</w:t>
            </w:r>
          </w:p>
        </w:tc>
        <w:tc>
          <w:tcPr>
            <w:tcW w:w="1080" w:type="dxa"/>
          </w:tcPr>
          <w:p w:rsidR="00B47564" w:rsidRPr="002F69B7" w:rsidRDefault="00B47564" w:rsidP="002F69B7">
            <w:pPr>
              <w:jc w:val="center"/>
              <w:rPr>
                <w:color w:val="333333"/>
                <w:lang w:eastAsia="en-US"/>
              </w:rPr>
            </w:pPr>
            <w:r w:rsidRPr="002F69B7">
              <w:rPr>
                <w:color w:val="333333"/>
                <w:lang w:eastAsia="en-US"/>
              </w:rPr>
              <w:t>35,4</w:t>
            </w:r>
          </w:p>
          <w:p w:rsidR="00B47564" w:rsidRPr="002F69B7" w:rsidRDefault="00B47564" w:rsidP="002F69B7">
            <w:pPr>
              <w:jc w:val="center"/>
              <w:rPr>
                <w:color w:val="333333"/>
                <w:lang w:eastAsia="en-US"/>
              </w:rPr>
            </w:pPr>
          </w:p>
          <w:p w:rsidR="00B47564" w:rsidRPr="002F69B7" w:rsidRDefault="00B47564" w:rsidP="002F69B7">
            <w:pPr>
              <w:jc w:val="center"/>
              <w:rPr>
                <w:color w:val="333333"/>
                <w:lang w:eastAsia="en-US"/>
              </w:rPr>
            </w:pPr>
          </w:p>
          <w:p w:rsidR="00B47564" w:rsidRDefault="00B47564" w:rsidP="0037441F">
            <w:pPr>
              <w:rPr>
                <w:color w:val="333333"/>
                <w:lang w:eastAsia="en-US"/>
              </w:rPr>
            </w:pPr>
          </w:p>
          <w:p w:rsidR="00B47564" w:rsidRPr="002F69B7" w:rsidRDefault="00B47564" w:rsidP="0037441F">
            <w:pPr>
              <w:rPr>
                <w:color w:val="333333"/>
                <w:lang w:eastAsia="en-US"/>
              </w:rPr>
            </w:pPr>
            <w:r w:rsidRPr="002F69B7">
              <w:rPr>
                <w:color w:val="333333"/>
                <w:lang w:eastAsia="en-US"/>
              </w:rPr>
              <w:t>389</w:t>
            </w:r>
          </w:p>
          <w:p w:rsidR="00B47564" w:rsidRPr="002F69B7" w:rsidRDefault="00B47564" w:rsidP="002F69B7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971" w:type="dxa"/>
          </w:tcPr>
          <w:p w:rsidR="00B47564" w:rsidRDefault="00B47564" w:rsidP="002F69B7">
            <w:pPr>
              <w:jc w:val="center"/>
              <w:rPr>
                <w:color w:val="333333"/>
                <w:lang w:eastAsia="en-US"/>
              </w:rPr>
            </w:pPr>
            <w:r w:rsidRPr="002F69B7">
              <w:rPr>
                <w:color w:val="333333"/>
                <w:lang w:eastAsia="en-US"/>
              </w:rPr>
              <w:t>Россия</w:t>
            </w:r>
          </w:p>
          <w:p w:rsidR="00B47564" w:rsidRDefault="00B47564" w:rsidP="002F69B7">
            <w:pPr>
              <w:jc w:val="center"/>
              <w:rPr>
                <w:color w:val="333333"/>
                <w:lang w:eastAsia="en-US"/>
              </w:rPr>
            </w:pPr>
          </w:p>
          <w:p w:rsidR="00B47564" w:rsidRDefault="00B47564" w:rsidP="002F69B7">
            <w:pPr>
              <w:jc w:val="center"/>
              <w:rPr>
                <w:color w:val="333333"/>
                <w:lang w:eastAsia="en-US"/>
              </w:rPr>
            </w:pPr>
          </w:p>
          <w:p w:rsidR="00B47564" w:rsidRDefault="00B47564" w:rsidP="0037441F">
            <w:pPr>
              <w:rPr>
                <w:color w:val="333333"/>
                <w:lang w:eastAsia="en-US"/>
              </w:rPr>
            </w:pPr>
          </w:p>
          <w:p w:rsidR="00B47564" w:rsidRPr="002F69B7" w:rsidRDefault="00B47564" w:rsidP="0037441F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Россия</w:t>
            </w:r>
          </w:p>
        </w:tc>
        <w:tc>
          <w:tcPr>
            <w:tcW w:w="1189" w:type="dxa"/>
          </w:tcPr>
          <w:p w:rsidR="00B47564" w:rsidRDefault="00B47564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B47564" w:rsidRPr="002F69B7" w:rsidRDefault="00B47564" w:rsidP="002F69B7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080" w:type="dxa"/>
          </w:tcPr>
          <w:p w:rsidR="00B47564" w:rsidRPr="002F69B7" w:rsidRDefault="00B47564" w:rsidP="002F69B7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740" w:type="dxa"/>
          </w:tcPr>
          <w:p w:rsidR="00B47564" w:rsidRDefault="00B4756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Автомобиль легковой Шевроле </w:t>
            </w:r>
          </w:p>
          <w:p w:rsidR="00B47564" w:rsidRDefault="00B47564">
            <w:pPr>
              <w:rPr>
                <w:lang w:eastAsia="en-US"/>
              </w:rPr>
            </w:pPr>
            <w:r>
              <w:rPr>
                <w:lang w:eastAsia="en-US"/>
              </w:rPr>
              <w:t>Ланос</w:t>
            </w:r>
          </w:p>
        </w:tc>
        <w:tc>
          <w:tcPr>
            <w:tcW w:w="1740" w:type="dxa"/>
          </w:tcPr>
          <w:p w:rsidR="00B47564" w:rsidRPr="002F69B7" w:rsidRDefault="00B47564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615045,40</w:t>
            </w:r>
          </w:p>
        </w:tc>
        <w:tc>
          <w:tcPr>
            <w:tcW w:w="1740" w:type="dxa"/>
          </w:tcPr>
          <w:p w:rsidR="00B47564" w:rsidRPr="002F69B7" w:rsidRDefault="00B47564">
            <w:pPr>
              <w:rPr>
                <w:color w:val="333333"/>
                <w:lang w:val="en-US" w:eastAsia="en-US"/>
              </w:rPr>
            </w:pPr>
          </w:p>
        </w:tc>
      </w:tr>
      <w:tr w:rsidR="00B47564" w:rsidTr="00BB4BDB">
        <w:trPr>
          <w:trHeight w:val="1419"/>
        </w:trPr>
        <w:tc>
          <w:tcPr>
            <w:tcW w:w="1384" w:type="dxa"/>
          </w:tcPr>
          <w:p w:rsidR="00B47564" w:rsidRDefault="00B47564" w:rsidP="002F69B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Супруг</w:t>
            </w:r>
          </w:p>
        </w:tc>
        <w:tc>
          <w:tcPr>
            <w:tcW w:w="1602" w:type="dxa"/>
          </w:tcPr>
          <w:p w:rsidR="00B47564" w:rsidRPr="002F69B7" w:rsidRDefault="00B47564" w:rsidP="002F69B7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079" w:type="dxa"/>
          </w:tcPr>
          <w:p w:rsidR="00B47564" w:rsidRPr="002F69B7" w:rsidRDefault="00B47564">
            <w:pPr>
              <w:rPr>
                <w:color w:val="800000"/>
                <w:lang w:eastAsia="en-US"/>
              </w:rPr>
            </w:pPr>
            <w:r w:rsidRPr="002F69B7">
              <w:rPr>
                <w:color w:val="800000"/>
                <w:lang w:eastAsia="en-US"/>
              </w:rPr>
              <w:t>-</w:t>
            </w:r>
          </w:p>
        </w:tc>
        <w:tc>
          <w:tcPr>
            <w:tcW w:w="1080" w:type="dxa"/>
          </w:tcPr>
          <w:p w:rsidR="00B47564" w:rsidRPr="002F69B7" w:rsidRDefault="00B47564">
            <w:pPr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B47564" w:rsidRPr="002F69B7" w:rsidRDefault="00B47564">
            <w:pPr>
              <w:rPr>
                <w:color w:val="800000"/>
                <w:lang w:eastAsia="en-US"/>
              </w:rPr>
            </w:pPr>
          </w:p>
          <w:p w:rsidR="00B47564" w:rsidRPr="002F69B7" w:rsidRDefault="00B47564" w:rsidP="002F69B7">
            <w:pPr>
              <w:jc w:val="center"/>
              <w:rPr>
                <w:color w:val="800000"/>
                <w:lang w:eastAsia="en-US"/>
              </w:rPr>
            </w:pPr>
          </w:p>
          <w:p w:rsidR="00B47564" w:rsidRPr="002F69B7" w:rsidRDefault="00B47564" w:rsidP="002F69B7">
            <w:pPr>
              <w:jc w:val="center"/>
              <w:rPr>
                <w:color w:val="800000"/>
                <w:lang w:eastAsia="en-US"/>
              </w:rPr>
            </w:pPr>
          </w:p>
          <w:p w:rsidR="00B47564" w:rsidRPr="002F69B7" w:rsidRDefault="00B47564" w:rsidP="00F641EE">
            <w:pPr>
              <w:rPr>
                <w:color w:val="800000"/>
                <w:lang w:eastAsia="en-US"/>
              </w:rPr>
            </w:pPr>
          </w:p>
        </w:tc>
        <w:tc>
          <w:tcPr>
            <w:tcW w:w="971" w:type="dxa"/>
          </w:tcPr>
          <w:p w:rsidR="00B47564" w:rsidRPr="002F69B7" w:rsidRDefault="00B47564" w:rsidP="00F641EE">
            <w:pPr>
              <w:rPr>
                <w:color w:val="800000"/>
                <w:lang w:eastAsia="en-US"/>
              </w:rPr>
            </w:pPr>
          </w:p>
          <w:p w:rsidR="00B47564" w:rsidRPr="002F69B7" w:rsidRDefault="00B47564" w:rsidP="002F69B7">
            <w:pPr>
              <w:jc w:val="center"/>
              <w:rPr>
                <w:color w:val="800000"/>
                <w:lang w:eastAsia="en-US"/>
              </w:rPr>
            </w:pPr>
          </w:p>
          <w:p w:rsidR="00B47564" w:rsidRPr="002F69B7" w:rsidRDefault="00B47564" w:rsidP="002F69B7">
            <w:pPr>
              <w:jc w:val="center"/>
              <w:rPr>
                <w:color w:val="800000"/>
                <w:lang w:eastAsia="en-US"/>
              </w:rPr>
            </w:pPr>
          </w:p>
          <w:p w:rsidR="00B47564" w:rsidRPr="002F69B7" w:rsidRDefault="00B47564" w:rsidP="002F69B7">
            <w:pPr>
              <w:jc w:val="center"/>
              <w:rPr>
                <w:color w:val="800000"/>
                <w:lang w:eastAsia="en-US"/>
              </w:rPr>
            </w:pPr>
          </w:p>
          <w:p w:rsidR="00B47564" w:rsidRPr="002F69B7" w:rsidRDefault="00B47564" w:rsidP="002F69B7">
            <w:pPr>
              <w:jc w:val="center"/>
              <w:rPr>
                <w:color w:val="800000"/>
                <w:lang w:eastAsia="en-US"/>
              </w:rPr>
            </w:pPr>
          </w:p>
          <w:p w:rsidR="00B47564" w:rsidRPr="002F69B7" w:rsidRDefault="00B47564">
            <w:pPr>
              <w:rPr>
                <w:color w:val="800000"/>
                <w:lang w:eastAsia="en-US"/>
              </w:rPr>
            </w:pPr>
          </w:p>
        </w:tc>
        <w:tc>
          <w:tcPr>
            <w:tcW w:w="1189" w:type="dxa"/>
          </w:tcPr>
          <w:p w:rsidR="00B47564" w:rsidRDefault="00B47564" w:rsidP="00F641EE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1)</w:t>
            </w:r>
            <w:r w:rsidRPr="002F69B7">
              <w:rPr>
                <w:color w:val="800000"/>
                <w:lang w:eastAsia="en-US"/>
              </w:rPr>
              <w:t>Квартира</w:t>
            </w:r>
          </w:p>
          <w:p w:rsidR="00B47564" w:rsidRPr="0037441F" w:rsidRDefault="00B47564" w:rsidP="005816FF">
            <w:pPr>
              <w:rPr>
                <w:lang w:eastAsia="en-US"/>
              </w:rPr>
            </w:pPr>
            <w:r>
              <w:rPr>
                <w:lang w:eastAsia="en-US"/>
              </w:rPr>
              <w:t>2)Земель-ный участок</w:t>
            </w:r>
          </w:p>
        </w:tc>
        <w:tc>
          <w:tcPr>
            <w:tcW w:w="1080" w:type="dxa"/>
          </w:tcPr>
          <w:p w:rsidR="00B47564" w:rsidRDefault="00B47564" w:rsidP="002F69B7">
            <w:pPr>
              <w:jc w:val="center"/>
              <w:rPr>
                <w:color w:val="800000"/>
                <w:lang w:eastAsia="en-US"/>
              </w:rPr>
            </w:pPr>
            <w:r w:rsidRPr="002F69B7">
              <w:rPr>
                <w:color w:val="800000"/>
                <w:lang w:eastAsia="en-US"/>
              </w:rPr>
              <w:t>35,4</w:t>
            </w:r>
          </w:p>
          <w:p w:rsidR="00B47564" w:rsidRDefault="00B47564" w:rsidP="002F69B7">
            <w:pPr>
              <w:jc w:val="center"/>
              <w:rPr>
                <w:color w:val="800000"/>
                <w:lang w:eastAsia="en-US"/>
              </w:rPr>
            </w:pPr>
          </w:p>
          <w:p w:rsidR="00B47564" w:rsidRPr="002F69B7" w:rsidRDefault="00B47564" w:rsidP="00BB4BDB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389</w:t>
            </w:r>
          </w:p>
        </w:tc>
        <w:tc>
          <w:tcPr>
            <w:tcW w:w="1080" w:type="dxa"/>
          </w:tcPr>
          <w:p w:rsidR="00B47564" w:rsidRDefault="00B47564" w:rsidP="002F69B7">
            <w:pPr>
              <w:jc w:val="center"/>
              <w:rPr>
                <w:color w:val="800000"/>
                <w:lang w:eastAsia="en-US"/>
              </w:rPr>
            </w:pPr>
            <w:r w:rsidRPr="002F69B7">
              <w:rPr>
                <w:color w:val="800000"/>
                <w:lang w:eastAsia="en-US"/>
              </w:rPr>
              <w:t>Россия</w:t>
            </w:r>
          </w:p>
          <w:p w:rsidR="00B47564" w:rsidRDefault="00B47564" w:rsidP="002F69B7">
            <w:pPr>
              <w:jc w:val="center"/>
              <w:rPr>
                <w:color w:val="800000"/>
                <w:lang w:eastAsia="en-US"/>
              </w:rPr>
            </w:pPr>
          </w:p>
          <w:p w:rsidR="00B47564" w:rsidRPr="002F69B7" w:rsidRDefault="00B47564" w:rsidP="00BB4BDB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B47564" w:rsidRPr="002F69B7" w:rsidRDefault="00B47564" w:rsidP="00F641EE">
            <w:pPr>
              <w:rPr>
                <w:color w:val="800000"/>
                <w:lang w:eastAsia="en-US"/>
              </w:rPr>
            </w:pPr>
            <w:r w:rsidRPr="002F69B7">
              <w:rPr>
                <w:color w:val="800000"/>
                <w:lang w:eastAsia="en-US"/>
              </w:rPr>
              <w:t>-</w:t>
            </w:r>
          </w:p>
        </w:tc>
        <w:tc>
          <w:tcPr>
            <w:tcW w:w="1740" w:type="dxa"/>
          </w:tcPr>
          <w:p w:rsidR="00B47564" w:rsidRPr="002F69B7" w:rsidRDefault="00B47564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183677,09</w:t>
            </w:r>
          </w:p>
        </w:tc>
        <w:tc>
          <w:tcPr>
            <w:tcW w:w="1740" w:type="dxa"/>
          </w:tcPr>
          <w:p w:rsidR="00B47564" w:rsidRPr="002F69B7" w:rsidRDefault="00B47564">
            <w:pPr>
              <w:rPr>
                <w:color w:val="800000"/>
                <w:lang w:eastAsia="en-US"/>
              </w:rPr>
            </w:pPr>
          </w:p>
        </w:tc>
      </w:tr>
      <w:tr w:rsidR="00B47564">
        <w:trPr>
          <w:trHeight w:val="1373"/>
        </w:trPr>
        <w:tc>
          <w:tcPr>
            <w:tcW w:w="1384" w:type="dxa"/>
          </w:tcPr>
          <w:p w:rsidR="00B47564" w:rsidRDefault="00B47564" w:rsidP="002F69B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Сын </w:t>
            </w:r>
          </w:p>
        </w:tc>
        <w:tc>
          <w:tcPr>
            <w:tcW w:w="1602" w:type="dxa"/>
          </w:tcPr>
          <w:p w:rsidR="00B47564" w:rsidRPr="002F69B7" w:rsidRDefault="00B47564" w:rsidP="002F69B7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079" w:type="dxa"/>
          </w:tcPr>
          <w:p w:rsidR="00B47564" w:rsidRPr="002F69B7" w:rsidRDefault="00B47564">
            <w:pPr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B47564" w:rsidRPr="002F69B7" w:rsidRDefault="00B47564" w:rsidP="002F69B7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B47564" w:rsidRPr="002F69B7" w:rsidRDefault="00B47564" w:rsidP="002F69B7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971" w:type="dxa"/>
          </w:tcPr>
          <w:p w:rsidR="00B47564" w:rsidRPr="002F69B7" w:rsidRDefault="00B47564" w:rsidP="002F69B7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189" w:type="dxa"/>
          </w:tcPr>
          <w:p w:rsidR="00B47564" w:rsidRDefault="00B47564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1)</w:t>
            </w:r>
            <w:r w:rsidRPr="002F69B7">
              <w:rPr>
                <w:color w:val="800000"/>
                <w:lang w:eastAsia="en-US"/>
              </w:rPr>
              <w:t>Квартира</w:t>
            </w:r>
          </w:p>
          <w:p w:rsidR="00B47564" w:rsidRPr="0037441F" w:rsidRDefault="00B47564" w:rsidP="005816FF">
            <w:pPr>
              <w:rPr>
                <w:lang w:eastAsia="en-US"/>
              </w:rPr>
            </w:pPr>
            <w:r>
              <w:rPr>
                <w:lang w:eastAsia="en-US"/>
              </w:rPr>
              <w:t>2)Земель-ный участок</w:t>
            </w:r>
          </w:p>
        </w:tc>
        <w:tc>
          <w:tcPr>
            <w:tcW w:w="1080" w:type="dxa"/>
          </w:tcPr>
          <w:p w:rsidR="00B47564" w:rsidRDefault="00B47564" w:rsidP="002F69B7">
            <w:pPr>
              <w:jc w:val="center"/>
              <w:rPr>
                <w:color w:val="800000"/>
                <w:lang w:eastAsia="en-US"/>
              </w:rPr>
            </w:pPr>
            <w:r w:rsidRPr="002F69B7">
              <w:rPr>
                <w:color w:val="800000"/>
                <w:lang w:eastAsia="en-US"/>
              </w:rPr>
              <w:t>35,4</w:t>
            </w:r>
          </w:p>
          <w:p w:rsidR="00B47564" w:rsidRDefault="00B47564" w:rsidP="002F69B7">
            <w:pPr>
              <w:jc w:val="center"/>
              <w:rPr>
                <w:color w:val="800000"/>
                <w:lang w:eastAsia="en-US"/>
              </w:rPr>
            </w:pPr>
          </w:p>
          <w:p w:rsidR="00B47564" w:rsidRPr="002F69B7" w:rsidRDefault="00B47564" w:rsidP="002F69B7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389</w:t>
            </w:r>
          </w:p>
        </w:tc>
        <w:tc>
          <w:tcPr>
            <w:tcW w:w="1080" w:type="dxa"/>
          </w:tcPr>
          <w:p w:rsidR="00B47564" w:rsidRDefault="00B47564" w:rsidP="002F69B7">
            <w:pPr>
              <w:jc w:val="center"/>
              <w:rPr>
                <w:color w:val="800000"/>
                <w:lang w:eastAsia="en-US"/>
              </w:rPr>
            </w:pPr>
            <w:r w:rsidRPr="002F69B7">
              <w:rPr>
                <w:color w:val="800000"/>
                <w:lang w:eastAsia="en-US"/>
              </w:rPr>
              <w:t>Россия</w:t>
            </w:r>
          </w:p>
          <w:p w:rsidR="00B47564" w:rsidRDefault="00B47564" w:rsidP="002F69B7">
            <w:pPr>
              <w:jc w:val="center"/>
              <w:rPr>
                <w:color w:val="800000"/>
                <w:lang w:eastAsia="en-US"/>
              </w:rPr>
            </w:pPr>
          </w:p>
          <w:p w:rsidR="00B47564" w:rsidRDefault="00B47564" w:rsidP="002F69B7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Россия</w:t>
            </w:r>
          </w:p>
          <w:p w:rsidR="00B47564" w:rsidRDefault="00B47564" w:rsidP="002F69B7">
            <w:pPr>
              <w:jc w:val="center"/>
              <w:rPr>
                <w:color w:val="800000"/>
                <w:lang w:eastAsia="en-US"/>
              </w:rPr>
            </w:pPr>
          </w:p>
          <w:p w:rsidR="00B47564" w:rsidRPr="002F69B7" w:rsidRDefault="00B47564" w:rsidP="002F69B7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740" w:type="dxa"/>
          </w:tcPr>
          <w:p w:rsidR="00B47564" w:rsidRPr="002F69B7" w:rsidRDefault="00B47564">
            <w:pPr>
              <w:rPr>
                <w:color w:val="800000"/>
                <w:lang w:eastAsia="en-US"/>
              </w:rPr>
            </w:pPr>
          </w:p>
        </w:tc>
        <w:tc>
          <w:tcPr>
            <w:tcW w:w="1740" w:type="dxa"/>
          </w:tcPr>
          <w:p w:rsidR="00B47564" w:rsidRPr="002F69B7" w:rsidRDefault="00B47564">
            <w:pPr>
              <w:rPr>
                <w:color w:val="800000"/>
                <w:lang w:eastAsia="en-US"/>
              </w:rPr>
            </w:pPr>
            <w:r w:rsidRPr="002F69B7">
              <w:rPr>
                <w:color w:val="800000"/>
                <w:lang w:eastAsia="en-US"/>
              </w:rPr>
              <w:t>-</w:t>
            </w:r>
          </w:p>
        </w:tc>
        <w:tc>
          <w:tcPr>
            <w:tcW w:w="1740" w:type="dxa"/>
          </w:tcPr>
          <w:p w:rsidR="00B47564" w:rsidRPr="002F69B7" w:rsidRDefault="00B47564">
            <w:pPr>
              <w:rPr>
                <w:color w:val="800000"/>
                <w:lang w:eastAsia="en-US"/>
              </w:rPr>
            </w:pPr>
          </w:p>
        </w:tc>
      </w:tr>
      <w:tr w:rsidR="00B47564">
        <w:tc>
          <w:tcPr>
            <w:tcW w:w="1384" w:type="dxa"/>
          </w:tcPr>
          <w:p w:rsidR="00B47564" w:rsidRDefault="00B47564" w:rsidP="002F69B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Дочь</w:t>
            </w:r>
          </w:p>
        </w:tc>
        <w:tc>
          <w:tcPr>
            <w:tcW w:w="1602" w:type="dxa"/>
          </w:tcPr>
          <w:p w:rsidR="00B47564" w:rsidRPr="002F69B7" w:rsidRDefault="00B47564" w:rsidP="002F69B7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079" w:type="dxa"/>
          </w:tcPr>
          <w:p w:rsidR="00B47564" w:rsidRPr="002F69B7" w:rsidRDefault="00B47564">
            <w:pPr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B47564" w:rsidRPr="002F69B7" w:rsidRDefault="00B47564" w:rsidP="002F69B7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B47564" w:rsidRPr="002F69B7" w:rsidRDefault="00B47564" w:rsidP="002F69B7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971" w:type="dxa"/>
          </w:tcPr>
          <w:p w:rsidR="00B47564" w:rsidRPr="002F69B7" w:rsidRDefault="00B47564" w:rsidP="002F69B7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189" w:type="dxa"/>
          </w:tcPr>
          <w:p w:rsidR="00B47564" w:rsidRDefault="00B47564" w:rsidP="0037441F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1)</w:t>
            </w:r>
            <w:r w:rsidRPr="002F69B7">
              <w:rPr>
                <w:color w:val="800000"/>
                <w:lang w:eastAsia="en-US"/>
              </w:rPr>
              <w:t>Квартира</w:t>
            </w:r>
          </w:p>
          <w:p w:rsidR="00B47564" w:rsidRDefault="00B47564" w:rsidP="0037441F">
            <w:pPr>
              <w:rPr>
                <w:color w:val="800000"/>
                <w:lang w:eastAsia="en-US"/>
              </w:rPr>
            </w:pPr>
            <w:r>
              <w:rPr>
                <w:lang w:eastAsia="en-US"/>
              </w:rPr>
              <w:t>2)Земель-ный участок</w:t>
            </w:r>
          </w:p>
        </w:tc>
        <w:tc>
          <w:tcPr>
            <w:tcW w:w="1080" w:type="dxa"/>
          </w:tcPr>
          <w:p w:rsidR="00B47564" w:rsidRDefault="00B47564" w:rsidP="0037441F">
            <w:pPr>
              <w:jc w:val="center"/>
              <w:rPr>
                <w:color w:val="800000"/>
                <w:lang w:eastAsia="en-US"/>
              </w:rPr>
            </w:pPr>
            <w:r w:rsidRPr="002F69B7">
              <w:rPr>
                <w:color w:val="800000"/>
                <w:lang w:eastAsia="en-US"/>
              </w:rPr>
              <w:t>35,4</w:t>
            </w:r>
          </w:p>
          <w:p w:rsidR="00B47564" w:rsidRDefault="00B47564" w:rsidP="0037441F">
            <w:pPr>
              <w:jc w:val="center"/>
              <w:rPr>
                <w:color w:val="800000"/>
                <w:lang w:eastAsia="en-US"/>
              </w:rPr>
            </w:pPr>
          </w:p>
          <w:p w:rsidR="00B47564" w:rsidRPr="002F69B7" w:rsidRDefault="00B47564" w:rsidP="0037441F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389</w:t>
            </w:r>
          </w:p>
        </w:tc>
        <w:tc>
          <w:tcPr>
            <w:tcW w:w="1080" w:type="dxa"/>
          </w:tcPr>
          <w:p w:rsidR="00B47564" w:rsidRDefault="00B47564" w:rsidP="0037441F">
            <w:pPr>
              <w:jc w:val="center"/>
              <w:rPr>
                <w:color w:val="800000"/>
                <w:lang w:eastAsia="en-US"/>
              </w:rPr>
            </w:pPr>
            <w:r w:rsidRPr="002F69B7">
              <w:rPr>
                <w:color w:val="800000"/>
                <w:lang w:eastAsia="en-US"/>
              </w:rPr>
              <w:t>Россия</w:t>
            </w:r>
          </w:p>
          <w:p w:rsidR="00B47564" w:rsidRDefault="00B47564" w:rsidP="0037441F">
            <w:pPr>
              <w:jc w:val="center"/>
              <w:rPr>
                <w:color w:val="800000"/>
                <w:lang w:eastAsia="en-US"/>
              </w:rPr>
            </w:pPr>
          </w:p>
          <w:p w:rsidR="00B47564" w:rsidRDefault="00B47564" w:rsidP="0037441F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Россия</w:t>
            </w:r>
          </w:p>
          <w:p w:rsidR="00B47564" w:rsidRPr="002F69B7" w:rsidRDefault="00B47564" w:rsidP="002F69B7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740" w:type="dxa"/>
          </w:tcPr>
          <w:p w:rsidR="00B47564" w:rsidRPr="002F69B7" w:rsidRDefault="00B47564">
            <w:pPr>
              <w:rPr>
                <w:color w:val="800000"/>
                <w:lang w:eastAsia="en-US"/>
              </w:rPr>
            </w:pPr>
          </w:p>
        </w:tc>
        <w:tc>
          <w:tcPr>
            <w:tcW w:w="1740" w:type="dxa"/>
          </w:tcPr>
          <w:p w:rsidR="00B47564" w:rsidRPr="002F69B7" w:rsidRDefault="00B47564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-</w:t>
            </w:r>
          </w:p>
        </w:tc>
        <w:tc>
          <w:tcPr>
            <w:tcW w:w="1740" w:type="dxa"/>
          </w:tcPr>
          <w:p w:rsidR="00B47564" w:rsidRPr="002F69B7" w:rsidRDefault="00B47564">
            <w:pPr>
              <w:rPr>
                <w:color w:val="800000"/>
                <w:lang w:eastAsia="en-US"/>
              </w:rPr>
            </w:pPr>
          </w:p>
        </w:tc>
      </w:tr>
    </w:tbl>
    <w:p w:rsidR="00B47564" w:rsidRDefault="00B47564" w:rsidP="00620D6F">
      <w:pPr>
        <w:rPr>
          <w:color w:val="800000"/>
        </w:rPr>
      </w:pPr>
    </w:p>
    <w:p w:rsidR="00B47564" w:rsidRDefault="00B47564" w:rsidP="00620D6F"/>
    <w:p w:rsidR="00B47564" w:rsidRDefault="00B47564" w:rsidP="00620D6F"/>
    <w:p w:rsidR="00B47564" w:rsidRDefault="00B47564" w:rsidP="00620D6F"/>
    <w:p w:rsidR="00B47564" w:rsidRDefault="00B47564" w:rsidP="00620D6F"/>
    <w:p w:rsidR="00B47564" w:rsidRDefault="00B47564"/>
    <w:p w:rsidR="00B47564" w:rsidRDefault="00B47564"/>
    <w:p w:rsidR="00B47564" w:rsidRDefault="00B47564"/>
    <w:p w:rsidR="00B47564" w:rsidRDefault="00B47564"/>
    <w:p w:rsidR="00B47564" w:rsidRDefault="00B47564"/>
    <w:p w:rsidR="00B47564" w:rsidRDefault="00B47564"/>
    <w:p w:rsidR="00B47564" w:rsidRDefault="00B47564"/>
    <w:p w:rsidR="00B47564" w:rsidRDefault="00B47564"/>
    <w:p w:rsidR="00B47564" w:rsidRDefault="00B47564"/>
    <w:p w:rsidR="00B47564" w:rsidRDefault="00B47564"/>
    <w:p w:rsidR="00B47564" w:rsidRDefault="00B47564"/>
    <w:p w:rsidR="00B47564" w:rsidRDefault="00B47564"/>
    <w:p w:rsidR="00B47564" w:rsidRDefault="00B47564"/>
    <w:p w:rsidR="00B47564" w:rsidRDefault="00B47564"/>
    <w:p w:rsidR="00B47564" w:rsidRDefault="00B47564"/>
    <w:p w:rsidR="00B47564" w:rsidRDefault="00B47564"/>
    <w:p w:rsidR="00B47564" w:rsidRDefault="00B47564"/>
    <w:p w:rsidR="00B47564" w:rsidRDefault="00B47564"/>
    <w:p w:rsidR="00B47564" w:rsidRDefault="00B47564"/>
    <w:p w:rsidR="00B47564" w:rsidRDefault="00B47564"/>
    <w:p w:rsidR="00B47564" w:rsidRDefault="00B47564"/>
    <w:p w:rsidR="00B47564" w:rsidRDefault="00B47564"/>
    <w:p w:rsidR="00B47564" w:rsidRDefault="00B47564"/>
    <w:p w:rsidR="00B47564" w:rsidRDefault="00B47564"/>
    <w:p w:rsidR="00B47564" w:rsidRDefault="00B47564"/>
    <w:p w:rsidR="00B47564" w:rsidRDefault="00B47564"/>
    <w:p w:rsidR="00B47564" w:rsidRDefault="00B47564"/>
    <w:p w:rsidR="00B47564" w:rsidRDefault="00B47564"/>
    <w:p w:rsidR="00B47564" w:rsidRDefault="00B47564"/>
    <w:p w:rsidR="00B47564" w:rsidRDefault="00B47564"/>
    <w:p w:rsidR="00B47564" w:rsidRDefault="00B47564"/>
    <w:p w:rsidR="00B47564" w:rsidRDefault="00B47564"/>
    <w:p w:rsidR="00B47564" w:rsidRDefault="00B47564" w:rsidP="00E83F81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B47564" w:rsidRDefault="00B47564" w:rsidP="00E83F8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расходах, об имуществе и обязательствах имущественного характера за отчетный период </w:t>
      </w:r>
    </w:p>
    <w:p w:rsidR="00B47564" w:rsidRDefault="00B47564" w:rsidP="00E83F81">
      <w:pPr>
        <w:jc w:val="center"/>
        <w:rPr>
          <w:sz w:val="28"/>
          <w:szCs w:val="28"/>
        </w:rPr>
      </w:pPr>
      <w:r>
        <w:rPr>
          <w:sz w:val="28"/>
          <w:szCs w:val="28"/>
        </w:rPr>
        <w:t>с 1 января 2014 г. по 31 декабря 2014г.</w:t>
      </w:r>
    </w:p>
    <w:p w:rsidR="00B47564" w:rsidRDefault="00B47564" w:rsidP="00E83F81">
      <w:pPr>
        <w:jc w:val="center"/>
        <w:rPr>
          <w:sz w:val="28"/>
          <w:szCs w:val="28"/>
        </w:rPr>
      </w:pPr>
    </w:p>
    <w:tbl>
      <w:tblPr>
        <w:tblW w:w="1576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1602"/>
        <w:gridCol w:w="1079"/>
        <w:gridCol w:w="1080"/>
        <w:gridCol w:w="1080"/>
        <w:gridCol w:w="971"/>
        <w:gridCol w:w="1189"/>
        <w:gridCol w:w="1080"/>
        <w:gridCol w:w="1080"/>
        <w:gridCol w:w="1740"/>
        <w:gridCol w:w="1740"/>
        <w:gridCol w:w="1740"/>
      </w:tblGrid>
      <w:tr w:rsidR="00B47564">
        <w:tc>
          <w:tcPr>
            <w:tcW w:w="1384" w:type="dxa"/>
            <w:vMerge w:val="restart"/>
            <w:vAlign w:val="center"/>
          </w:tcPr>
          <w:p w:rsidR="00B47564" w:rsidRDefault="00B47564" w:rsidP="00BB3F3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602" w:type="dxa"/>
            <w:vMerge w:val="restart"/>
            <w:vAlign w:val="center"/>
          </w:tcPr>
          <w:p w:rsidR="00B47564" w:rsidRDefault="00B47564" w:rsidP="00BB3F3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Должность</w:t>
            </w:r>
          </w:p>
        </w:tc>
        <w:tc>
          <w:tcPr>
            <w:tcW w:w="4210" w:type="dxa"/>
            <w:gridSpan w:val="4"/>
            <w:vAlign w:val="center"/>
          </w:tcPr>
          <w:p w:rsidR="00B47564" w:rsidRDefault="00B47564" w:rsidP="00BB3F3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находящиеся </w:t>
            </w:r>
          </w:p>
          <w:p w:rsidR="00B47564" w:rsidRDefault="00B47564" w:rsidP="00BB3F3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собственности</w:t>
            </w:r>
          </w:p>
        </w:tc>
        <w:tc>
          <w:tcPr>
            <w:tcW w:w="3349" w:type="dxa"/>
            <w:gridSpan w:val="3"/>
            <w:vAlign w:val="center"/>
          </w:tcPr>
          <w:p w:rsidR="00B47564" w:rsidRDefault="00B47564" w:rsidP="00BB3F3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</w:t>
            </w:r>
          </w:p>
          <w:p w:rsidR="00B47564" w:rsidRDefault="00B47564" w:rsidP="00BB3F3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находящиеся в пользовании</w:t>
            </w:r>
          </w:p>
        </w:tc>
        <w:tc>
          <w:tcPr>
            <w:tcW w:w="1740" w:type="dxa"/>
            <w:vMerge w:val="restart"/>
          </w:tcPr>
          <w:p w:rsidR="00B47564" w:rsidRDefault="00B47564" w:rsidP="00BB3F3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Транспортные средства (вид, марка)</w:t>
            </w:r>
          </w:p>
        </w:tc>
        <w:tc>
          <w:tcPr>
            <w:tcW w:w="1740" w:type="dxa"/>
            <w:vMerge w:val="restart"/>
          </w:tcPr>
          <w:p w:rsidR="00B47564" w:rsidRDefault="00B47564" w:rsidP="00BB3F3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Декларированный годовой доход за отчетный период (руб.)</w:t>
            </w:r>
          </w:p>
        </w:tc>
        <w:tc>
          <w:tcPr>
            <w:tcW w:w="1740" w:type="dxa"/>
            <w:vMerge w:val="restart"/>
          </w:tcPr>
          <w:p w:rsidR="00B47564" w:rsidRDefault="00B47564" w:rsidP="00BB3F3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B47564">
        <w:tc>
          <w:tcPr>
            <w:tcW w:w="1384" w:type="dxa"/>
            <w:vMerge/>
            <w:vAlign w:val="center"/>
          </w:tcPr>
          <w:p w:rsidR="00B47564" w:rsidRDefault="00B47564" w:rsidP="00BB3F36">
            <w:pPr>
              <w:rPr>
                <w:lang w:eastAsia="en-US"/>
              </w:rPr>
            </w:pPr>
          </w:p>
        </w:tc>
        <w:tc>
          <w:tcPr>
            <w:tcW w:w="1602" w:type="dxa"/>
            <w:vMerge/>
            <w:vAlign w:val="center"/>
          </w:tcPr>
          <w:p w:rsidR="00B47564" w:rsidRDefault="00B47564" w:rsidP="00BB3F36">
            <w:pPr>
              <w:rPr>
                <w:lang w:eastAsia="en-US"/>
              </w:rPr>
            </w:pPr>
          </w:p>
        </w:tc>
        <w:tc>
          <w:tcPr>
            <w:tcW w:w="1079" w:type="dxa"/>
            <w:vAlign w:val="center"/>
          </w:tcPr>
          <w:p w:rsidR="00B47564" w:rsidRPr="002F69B7" w:rsidRDefault="00B47564" w:rsidP="00BB3F36">
            <w:pPr>
              <w:jc w:val="center"/>
              <w:rPr>
                <w:sz w:val="20"/>
                <w:szCs w:val="20"/>
                <w:lang w:eastAsia="en-US"/>
              </w:rPr>
            </w:pPr>
            <w:r w:rsidRPr="002F69B7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B47564" w:rsidRPr="002F69B7" w:rsidRDefault="00B47564" w:rsidP="00BB3F36">
            <w:pPr>
              <w:jc w:val="center"/>
              <w:rPr>
                <w:sz w:val="20"/>
                <w:szCs w:val="20"/>
                <w:lang w:eastAsia="en-US"/>
              </w:rPr>
            </w:pPr>
            <w:r w:rsidRPr="002F69B7">
              <w:rPr>
                <w:sz w:val="20"/>
                <w:szCs w:val="20"/>
                <w:lang w:eastAsia="en-US"/>
              </w:rPr>
              <w:t>Вид собственности</w:t>
            </w:r>
          </w:p>
        </w:tc>
        <w:tc>
          <w:tcPr>
            <w:tcW w:w="1080" w:type="dxa"/>
            <w:vAlign w:val="center"/>
          </w:tcPr>
          <w:p w:rsidR="00B47564" w:rsidRPr="002F69B7" w:rsidRDefault="00B47564" w:rsidP="00BB3F36">
            <w:pPr>
              <w:jc w:val="center"/>
              <w:rPr>
                <w:sz w:val="20"/>
                <w:szCs w:val="20"/>
                <w:lang w:eastAsia="en-US"/>
              </w:rPr>
            </w:pPr>
            <w:r w:rsidRPr="002F69B7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971" w:type="dxa"/>
            <w:vAlign w:val="center"/>
          </w:tcPr>
          <w:p w:rsidR="00B47564" w:rsidRPr="002F69B7" w:rsidRDefault="00B47564" w:rsidP="00BB3F36">
            <w:pPr>
              <w:jc w:val="center"/>
              <w:rPr>
                <w:sz w:val="20"/>
                <w:szCs w:val="20"/>
                <w:lang w:eastAsia="en-US"/>
              </w:rPr>
            </w:pPr>
            <w:r w:rsidRPr="002F69B7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189" w:type="dxa"/>
            <w:vAlign w:val="center"/>
          </w:tcPr>
          <w:p w:rsidR="00B47564" w:rsidRPr="002F69B7" w:rsidRDefault="00B47564" w:rsidP="00BB3F36">
            <w:pPr>
              <w:jc w:val="center"/>
              <w:rPr>
                <w:sz w:val="20"/>
                <w:szCs w:val="20"/>
                <w:lang w:eastAsia="en-US"/>
              </w:rPr>
            </w:pPr>
            <w:r w:rsidRPr="002F69B7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B47564" w:rsidRPr="002F69B7" w:rsidRDefault="00B47564" w:rsidP="00BB3F36">
            <w:pPr>
              <w:jc w:val="center"/>
              <w:rPr>
                <w:sz w:val="20"/>
                <w:szCs w:val="20"/>
                <w:lang w:eastAsia="en-US"/>
              </w:rPr>
            </w:pPr>
            <w:r w:rsidRPr="002F69B7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1080" w:type="dxa"/>
            <w:vAlign w:val="center"/>
          </w:tcPr>
          <w:p w:rsidR="00B47564" w:rsidRPr="002F69B7" w:rsidRDefault="00B47564" w:rsidP="00BB3F36">
            <w:pPr>
              <w:jc w:val="center"/>
              <w:rPr>
                <w:sz w:val="20"/>
                <w:szCs w:val="20"/>
                <w:lang w:eastAsia="en-US"/>
              </w:rPr>
            </w:pPr>
            <w:r w:rsidRPr="002F69B7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740" w:type="dxa"/>
            <w:vMerge/>
            <w:vAlign w:val="center"/>
          </w:tcPr>
          <w:p w:rsidR="00B47564" w:rsidRDefault="00B47564" w:rsidP="00BB3F36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B47564" w:rsidRDefault="00B47564" w:rsidP="00BB3F36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B47564" w:rsidRDefault="00B47564" w:rsidP="00BB3F36">
            <w:pPr>
              <w:rPr>
                <w:lang w:eastAsia="en-US"/>
              </w:rPr>
            </w:pPr>
          </w:p>
        </w:tc>
      </w:tr>
      <w:tr w:rsidR="00B47564">
        <w:trPr>
          <w:trHeight w:val="2036"/>
        </w:trPr>
        <w:tc>
          <w:tcPr>
            <w:tcW w:w="1384" w:type="dxa"/>
          </w:tcPr>
          <w:p w:rsidR="00B47564" w:rsidRPr="002F69B7" w:rsidRDefault="00B47564" w:rsidP="00BB3F36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Рудничен-ко С.В.</w:t>
            </w:r>
          </w:p>
        </w:tc>
        <w:tc>
          <w:tcPr>
            <w:tcW w:w="1602" w:type="dxa"/>
          </w:tcPr>
          <w:p w:rsidR="00B47564" w:rsidRPr="002F69B7" w:rsidRDefault="00B47564" w:rsidP="00BB3F36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Исполняю-щий обязанностид</w:t>
            </w:r>
            <w:r w:rsidRPr="002F69B7">
              <w:rPr>
                <w:color w:val="333333"/>
                <w:lang w:eastAsia="en-US"/>
              </w:rPr>
              <w:t>иректор</w:t>
            </w:r>
            <w:r>
              <w:rPr>
                <w:color w:val="333333"/>
                <w:lang w:eastAsia="en-US"/>
              </w:rPr>
              <w:t>а</w:t>
            </w:r>
            <w:r w:rsidRPr="002F69B7">
              <w:rPr>
                <w:color w:val="333333"/>
                <w:lang w:eastAsia="en-US"/>
              </w:rPr>
              <w:t xml:space="preserve"> МКОУ Шибаевской ООШ</w:t>
            </w:r>
          </w:p>
        </w:tc>
        <w:tc>
          <w:tcPr>
            <w:tcW w:w="1079" w:type="dxa"/>
          </w:tcPr>
          <w:p w:rsidR="00B47564" w:rsidRDefault="00B47564" w:rsidP="00BB3F36">
            <w:pPr>
              <w:rPr>
                <w:lang w:eastAsia="en-US"/>
              </w:rPr>
            </w:pPr>
            <w:r>
              <w:rPr>
                <w:lang w:eastAsia="en-US"/>
              </w:rPr>
              <w:t>1)Квар-тира</w:t>
            </w:r>
          </w:p>
          <w:p w:rsidR="00B47564" w:rsidRDefault="00B47564" w:rsidP="00BB3F36">
            <w:pPr>
              <w:rPr>
                <w:lang w:eastAsia="en-US"/>
              </w:rPr>
            </w:pPr>
          </w:p>
          <w:p w:rsidR="00B47564" w:rsidRDefault="00B47564" w:rsidP="00BB3F36">
            <w:pPr>
              <w:rPr>
                <w:lang w:eastAsia="en-US"/>
              </w:rPr>
            </w:pPr>
            <w:r>
              <w:rPr>
                <w:lang w:eastAsia="en-US"/>
              </w:rPr>
              <w:t>2) Квар-</w:t>
            </w:r>
          </w:p>
          <w:p w:rsidR="00B47564" w:rsidRDefault="00B47564" w:rsidP="00BB3F36">
            <w:pPr>
              <w:rPr>
                <w:lang w:eastAsia="en-US"/>
              </w:rPr>
            </w:pPr>
            <w:r>
              <w:rPr>
                <w:lang w:eastAsia="en-US"/>
              </w:rPr>
              <w:t>тира</w:t>
            </w:r>
          </w:p>
        </w:tc>
        <w:tc>
          <w:tcPr>
            <w:tcW w:w="1080" w:type="dxa"/>
          </w:tcPr>
          <w:p w:rsidR="00B47564" w:rsidRPr="002F69B7" w:rsidRDefault="00B47564" w:rsidP="00BB3F36">
            <w:pPr>
              <w:jc w:val="center"/>
              <w:rPr>
                <w:color w:val="333333"/>
                <w:lang w:eastAsia="en-US"/>
              </w:rPr>
            </w:pPr>
            <w:r w:rsidRPr="002F69B7">
              <w:rPr>
                <w:color w:val="333333"/>
                <w:lang w:eastAsia="en-US"/>
              </w:rPr>
              <w:t>Инди-видуальная</w:t>
            </w:r>
          </w:p>
          <w:p w:rsidR="00B47564" w:rsidRPr="002F69B7" w:rsidRDefault="00B47564" w:rsidP="00BB3F36">
            <w:pPr>
              <w:rPr>
                <w:color w:val="333333"/>
                <w:lang w:eastAsia="en-US"/>
              </w:rPr>
            </w:pPr>
            <w:r w:rsidRPr="002F69B7">
              <w:rPr>
                <w:color w:val="333333"/>
                <w:lang w:eastAsia="en-US"/>
              </w:rPr>
              <w:t>Инди-видуль-ная</w:t>
            </w:r>
          </w:p>
        </w:tc>
        <w:tc>
          <w:tcPr>
            <w:tcW w:w="1080" w:type="dxa"/>
          </w:tcPr>
          <w:p w:rsidR="00B47564" w:rsidRPr="002F69B7" w:rsidRDefault="00B47564" w:rsidP="00D12355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29,5</w:t>
            </w:r>
          </w:p>
          <w:p w:rsidR="00B47564" w:rsidRPr="002F69B7" w:rsidRDefault="00B47564" w:rsidP="00BB3F36">
            <w:pPr>
              <w:jc w:val="center"/>
              <w:rPr>
                <w:color w:val="333333"/>
                <w:lang w:eastAsia="en-US"/>
              </w:rPr>
            </w:pPr>
          </w:p>
          <w:p w:rsidR="00B47564" w:rsidRPr="002F69B7" w:rsidRDefault="00B47564" w:rsidP="00BB3F36">
            <w:pPr>
              <w:jc w:val="center"/>
              <w:rPr>
                <w:color w:val="333333"/>
                <w:lang w:eastAsia="en-US"/>
              </w:rPr>
            </w:pPr>
          </w:p>
          <w:p w:rsidR="00B47564" w:rsidRPr="002F69B7" w:rsidRDefault="00B47564" w:rsidP="00BB3F36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31,5</w:t>
            </w:r>
          </w:p>
          <w:p w:rsidR="00B47564" w:rsidRPr="002F69B7" w:rsidRDefault="00B47564" w:rsidP="00BB3F36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971" w:type="dxa"/>
          </w:tcPr>
          <w:p w:rsidR="00B47564" w:rsidRDefault="00B47564" w:rsidP="00BB3F36">
            <w:pPr>
              <w:jc w:val="center"/>
              <w:rPr>
                <w:color w:val="333333"/>
                <w:lang w:eastAsia="en-US"/>
              </w:rPr>
            </w:pPr>
            <w:r w:rsidRPr="002F69B7">
              <w:rPr>
                <w:color w:val="333333"/>
                <w:lang w:eastAsia="en-US"/>
              </w:rPr>
              <w:t>Россия</w:t>
            </w:r>
          </w:p>
          <w:p w:rsidR="00B47564" w:rsidRDefault="00B47564" w:rsidP="00BB3F36">
            <w:pPr>
              <w:jc w:val="center"/>
              <w:rPr>
                <w:color w:val="333333"/>
                <w:lang w:eastAsia="en-US"/>
              </w:rPr>
            </w:pPr>
          </w:p>
          <w:p w:rsidR="00B47564" w:rsidRDefault="00B47564" w:rsidP="00BB3F36">
            <w:pPr>
              <w:jc w:val="center"/>
              <w:rPr>
                <w:color w:val="333333"/>
                <w:lang w:eastAsia="en-US"/>
              </w:rPr>
            </w:pPr>
          </w:p>
          <w:p w:rsidR="00B47564" w:rsidRPr="002F69B7" w:rsidRDefault="00B47564" w:rsidP="00BB3F36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Россия</w:t>
            </w:r>
          </w:p>
        </w:tc>
        <w:tc>
          <w:tcPr>
            <w:tcW w:w="1189" w:type="dxa"/>
          </w:tcPr>
          <w:p w:rsidR="00B47564" w:rsidRDefault="00B47564" w:rsidP="00BB3F36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B47564" w:rsidRPr="002F69B7" w:rsidRDefault="00B47564" w:rsidP="00BB3F36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080" w:type="dxa"/>
          </w:tcPr>
          <w:p w:rsidR="00B47564" w:rsidRPr="002F69B7" w:rsidRDefault="00B47564" w:rsidP="00BB3F36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740" w:type="dxa"/>
          </w:tcPr>
          <w:p w:rsidR="00B47564" w:rsidRDefault="00B47564" w:rsidP="00BB3F36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Автомобиль легковой </w:t>
            </w:r>
          </w:p>
          <w:p w:rsidR="00B47564" w:rsidRDefault="00B47564" w:rsidP="00BB3F36">
            <w:pPr>
              <w:rPr>
                <w:lang w:eastAsia="en-US"/>
              </w:rPr>
            </w:pPr>
            <w:r>
              <w:rPr>
                <w:lang w:eastAsia="en-US"/>
              </w:rPr>
              <w:t>КИА РИО</w:t>
            </w:r>
          </w:p>
        </w:tc>
        <w:tc>
          <w:tcPr>
            <w:tcW w:w="1740" w:type="dxa"/>
          </w:tcPr>
          <w:p w:rsidR="00B47564" w:rsidRPr="002F69B7" w:rsidRDefault="00B47564" w:rsidP="00BB3F36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399846,12</w:t>
            </w:r>
          </w:p>
        </w:tc>
        <w:tc>
          <w:tcPr>
            <w:tcW w:w="1740" w:type="dxa"/>
          </w:tcPr>
          <w:p w:rsidR="00B47564" w:rsidRPr="002F69B7" w:rsidRDefault="00B47564" w:rsidP="00BB3F36">
            <w:pPr>
              <w:rPr>
                <w:color w:val="333333"/>
                <w:lang w:val="en-US" w:eastAsia="en-US"/>
              </w:rPr>
            </w:pPr>
          </w:p>
        </w:tc>
      </w:tr>
      <w:tr w:rsidR="00B47564">
        <w:trPr>
          <w:trHeight w:val="880"/>
        </w:trPr>
        <w:tc>
          <w:tcPr>
            <w:tcW w:w="1384" w:type="dxa"/>
          </w:tcPr>
          <w:p w:rsidR="00B47564" w:rsidRDefault="00B47564" w:rsidP="00BB3F3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Супруга</w:t>
            </w:r>
          </w:p>
        </w:tc>
        <w:tc>
          <w:tcPr>
            <w:tcW w:w="1602" w:type="dxa"/>
          </w:tcPr>
          <w:p w:rsidR="00B47564" w:rsidRPr="002F69B7" w:rsidRDefault="00B47564" w:rsidP="00BB3F36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079" w:type="dxa"/>
          </w:tcPr>
          <w:p w:rsidR="00B47564" w:rsidRPr="002F69B7" w:rsidRDefault="00B47564" w:rsidP="00BB3F36">
            <w:pPr>
              <w:rPr>
                <w:color w:val="800000"/>
                <w:lang w:eastAsia="en-US"/>
              </w:rPr>
            </w:pPr>
            <w:r w:rsidRPr="002F69B7">
              <w:rPr>
                <w:color w:val="800000"/>
                <w:lang w:eastAsia="en-US"/>
              </w:rPr>
              <w:t>-</w:t>
            </w:r>
          </w:p>
        </w:tc>
        <w:tc>
          <w:tcPr>
            <w:tcW w:w="1080" w:type="dxa"/>
          </w:tcPr>
          <w:p w:rsidR="00B47564" w:rsidRPr="002F69B7" w:rsidRDefault="00B47564" w:rsidP="00BB3F36">
            <w:pPr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B47564" w:rsidRPr="002F69B7" w:rsidRDefault="00B47564" w:rsidP="00BB3F36">
            <w:pPr>
              <w:rPr>
                <w:color w:val="800000"/>
                <w:lang w:eastAsia="en-US"/>
              </w:rPr>
            </w:pPr>
          </w:p>
          <w:p w:rsidR="00B47564" w:rsidRPr="002F69B7" w:rsidRDefault="00B47564" w:rsidP="00BB3F36">
            <w:pPr>
              <w:jc w:val="center"/>
              <w:rPr>
                <w:color w:val="800000"/>
                <w:lang w:eastAsia="en-US"/>
              </w:rPr>
            </w:pPr>
          </w:p>
          <w:p w:rsidR="00B47564" w:rsidRPr="002F69B7" w:rsidRDefault="00B47564" w:rsidP="00BB3F36">
            <w:pPr>
              <w:jc w:val="center"/>
              <w:rPr>
                <w:color w:val="800000"/>
                <w:lang w:eastAsia="en-US"/>
              </w:rPr>
            </w:pPr>
          </w:p>
          <w:p w:rsidR="00B47564" w:rsidRPr="002F69B7" w:rsidRDefault="00B47564" w:rsidP="00BB3F36">
            <w:pPr>
              <w:rPr>
                <w:color w:val="800000"/>
                <w:lang w:eastAsia="en-US"/>
              </w:rPr>
            </w:pPr>
          </w:p>
        </w:tc>
        <w:tc>
          <w:tcPr>
            <w:tcW w:w="971" w:type="dxa"/>
          </w:tcPr>
          <w:p w:rsidR="00B47564" w:rsidRPr="002F69B7" w:rsidRDefault="00B47564" w:rsidP="00BB3F36">
            <w:pPr>
              <w:rPr>
                <w:color w:val="800000"/>
                <w:lang w:eastAsia="en-US"/>
              </w:rPr>
            </w:pPr>
          </w:p>
          <w:p w:rsidR="00B47564" w:rsidRPr="002F69B7" w:rsidRDefault="00B47564" w:rsidP="00BB3F36">
            <w:pPr>
              <w:jc w:val="center"/>
              <w:rPr>
                <w:color w:val="800000"/>
                <w:lang w:eastAsia="en-US"/>
              </w:rPr>
            </w:pPr>
          </w:p>
          <w:p w:rsidR="00B47564" w:rsidRPr="002F69B7" w:rsidRDefault="00B47564" w:rsidP="00BB3F36">
            <w:pPr>
              <w:jc w:val="center"/>
              <w:rPr>
                <w:color w:val="800000"/>
                <w:lang w:eastAsia="en-US"/>
              </w:rPr>
            </w:pPr>
          </w:p>
          <w:p w:rsidR="00B47564" w:rsidRPr="002F69B7" w:rsidRDefault="00B47564" w:rsidP="00BB3F36">
            <w:pPr>
              <w:jc w:val="center"/>
              <w:rPr>
                <w:color w:val="800000"/>
                <w:lang w:eastAsia="en-US"/>
              </w:rPr>
            </w:pPr>
          </w:p>
          <w:p w:rsidR="00B47564" w:rsidRPr="002F69B7" w:rsidRDefault="00B47564" w:rsidP="00BB3F36">
            <w:pPr>
              <w:jc w:val="center"/>
              <w:rPr>
                <w:color w:val="800000"/>
                <w:lang w:eastAsia="en-US"/>
              </w:rPr>
            </w:pPr>
          </w:p>
          <w:p w:rsidR="00B47564" w:rsidRPr="002F69B7" w:rsidRDefault="00B47564" w:rsidP="00BB3F36">
            <w:pPr>
              <w:rPr>
                <w:color w:val="800000"/>
                <w:lang w:eastAsia="en-US"/>
              </w:rPr>
            </w:pPr>
          </w:p>
        </w:tc>
        <w:tc>
          <w:tcPr>
            <w:tcW w:w="1189" w:type="dxa"/>
          </w:tcPr>
          <w:p w:rsidR="00B47564" w:rsidRDefault="00B47564" w:rsidP="00BB3F36">
            <w:pPr>
              <w:rPr>
                <w:color w:val="800000"/>
                <w:lang w:eastAsia="en-US"/>
              </w:rPr>
            </w:pPr>
            <w:r w:rsidRPr="002F69B7">
              <w:rPr>
                <w:color w:val="800000"/>
                <w:lang w:eastAsia="en-US"/>
              </w:rPr>
              <w:t>Квартира</w:t>
            </w:r>
          </w:p>
          <w:p w:rsidR="00B47564" w:rsidRPr="0037441F" w:rsidRDefault="00B47564" w:rsidP="00BB3F36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B47564" w:rsidRPr="002F69B7" w:rsidRDefault="00B47564" w:rsidP="00D12355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29,5</w:t>
            </w:r>
          </w:p>
        </w:tc>
        <w:tc>
          <w:tcPr>
            <w:tcW w:w="1080" w:type="dxa"/>
          </w:tcPr>
          <w:p w:rsidR="00B47564" w:rsidRDefault="00B47564" w:rsidP="00BB3F36">
            <w:pPr>
              <w:jc w:val="center"/>
              <w:rPr>
                <w:color w:val="800000"/>
                <w:lang w:eastAsia="en-US"/>
              </w:rPr>
            </w:pPr>
            <w:r w:rsidRPr="002F69B7">
              <w:rPr>
                <w:color w:val="800000"/>
                <w:lang w:eastAsia="en-US"/>
              </w:rPr>
              <w:t>Россия</w:t>
            </w:r>
          </w:p>
          <w:p w:rsidR="00B47564" w:rsidRPr="002F69B7" w:rsidRDefault="00B47564" w:rsidP="00D12355">
            <w:pPr>
              <w:rPr>
                <w:color w:val="800000"/>
                <w:lang w:eastAsia="en-US"/>
              </w:rPr>
            </w:pPr>
          </w:p>
        </w:tc>
        <w:tc>
          <w:tcPr>
            <w:tcW w:w="1740" w:type="dxa"/>
          </w:tcPr>
          <w:p w:rsidR="00B47564" w:rsidRPr="002F69B7" w:rsidRDefault="00B47564" w:rsidP="00BB3F36">
            <w:pPr>
              <w:rPr>
                <w:color w:val="800000"/>
                <w:lang w:eastAsia="en-US"/>
              </w:rPr>
            </w:pPr>
            <w:r w:rsidRPr="002F69B7">
              <w:rPr>
                <w:color w:val="800000"/>
                <w:lang w:eastAsia="en-US"/>
              </w:rPr>
              <w:t>-</w:t>
            </w:r>
          </w:p>
        </w:tc>
        <w:tc>
          <w:tcPr>
            <w:tcW w:w="1740" w:type="dxa"/>
          </w:tcPr>
          <w:p w:rsidR="00B47564" w:rsidRPr="002F69B7" w:rsidRDefault="00B47564" w:rsidP="00BB3F36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470392,06</w:t>
            </w:r>
          </w:p>
        </w:tc>
        <w:tc>
          <w:tcPr>
            <w:tcW w:w="1740" w:type="dxa"/>
          </w:tcPr>
          <w:p w:rsidR="00B47564" w:rsidRPr="002F69B7" w:rsidRDefault="00B47564" w:rsidP="00BB3F36">
            <w:pPr>
              <w:rPr>
                <w:color w:val="800000"/>
                <w:lang w:eastAsia="en-US"/>
              </w:rPr>
            </w:pPr>
          </w:p>
        </w:tc>
      </w:tr>
    </w:tbl>
    <w:p w:rsidR="00B47564" w:rsidRDefault="00B47564"/>
    <w:p w:rsidR="00B47564" w:rsidRDefault="00B47564"/>
    <w:sectPr w:rsidR="00B47564" w:rsidSect="00F641EE">
      <w:pgSz w:w="16838" w:h="11906" w:orient="landscape"/>
      <w:pgMar w:top="709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C1ADF"/>
    <w:multiLevelType w:val="hybridMultilevel"/>
    <w:tmpl w:val="8272D1D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CFA4A7F"/>
    <w:multiLevelType w:val="hybridMultilevel"/>
    <w:tmpl w:val="5262DE9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20D6F"/>
    <w:rsid w:val="00086330"/>
    <w:rsid w:val="00103F18"/>
    <w:rsid w:val="002D2BE6"/>
    <w:rsid w:val="002F69B7"/>
    <w:rsid w:val="0037441F"/>
    <w:rsid w:val="00522EDD"/>
    <w:rsid w:val="005816FF"/>
    <w:rsid w:val="005A5B60"/>
    <w:rsid w:val="005F558E"/>
    <w:rsid w:val="00620D6F"/>
    <w:rsid w:val="0063137E"/>
    <w:rsid w:val="00636057"/>
    <w:rsid w:val="006A45CE"/>
    <w:rsid w:val="006A57A5"/>
    <w:rsid w:val="0071058F"/>
    <w:rsid w:val="00835E93"/>
    <w:rsid w:val="00997582"/>
    <w:rsid w:val="009C1024"/>
    <w:rsid w:val="00A3260F"/>
    <w:rsid w:val="00B31D49"/>
    <w:rsid w:val="00B47564"/>
    <w:rsid w:val="00B538BF"/>
    <w:rsid w:val="00BB3F36"/>
    <w:rsid w:val="00BB4BDB"/>
    <w:rsid w:val="00BB73AF"/>
    <w:rsid w:val="00CA3E9A"/>
    <w:rsid w:val="00CA60E9"/>
    <w:rsid w:val="00D12355"/>
    <w:rsid w:val="00D33D5F"/>
    <w:rsid w:val="00DB45E4"/>
    <w:rsid w:val="00DD7E74"/>
    <w:rsid w:val="00E83F81"/>
    <w:rsid w:val="00E9225C"/>
    <w:rsid w:val="00EC4D5B"/>
    <w:rsid w:val="00F641EE"/>
    <w:rsid w:val="00FD1B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0D6F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620D6F"/>
    <w:pPr>
      <w:ind w:left="720"/>
    </w:pPr>
  </w:style>
  <w:style w:type="table" w:styleId="TableGrid">
    <w:name w:val="Table Grid"/>
    <w:basedOn w:val="TableNormal"/>
    <w:uiPriority w:val="99"/>
    <w:rsid w:val="00620D6F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8732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64</TotalTime>
  <Pages>3</Pages>
  <Words>298</Words>
  <Characters>1705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2014-05-07T09:25:00Z</dcterms:created>
  <dcterms:modified xsi:type="dcterms:W3CDTF">2018-04-28T08:14:00Z</dcterms:modified>
</cp:coreProperties>
</file>